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25" w:rsidRDefault="00474E25" w:rsidP="00474E25">
      <w:pPr>
        <w:pStyle w:val="NoSpacing"/>
      </w:pPr>
      <w:r>
        <w:rPr>
          <w:u w:val="single"/>
        </w:rPr>
        <w:t>Hugh SOMERTON</w:t>
      </w:r>
      <w:r>
        <w:t xml:space="preserve">      (fl.1433</w:t>
      </w:r>
      <w:r>
        <w:t>)</w:t>
      </w:r>
    </w:p>
    <w:p w:rsidR="00474E25" w:rsidRDefault="00474E25" w:rsidP="00474E25">
      <w:pPr>
        <w:pStyle w:val="NoSpacing"/>
      </w:pPr>
      <w:r>
        <w:t>Prior of Bisham, Berkshire.</w:t>
      </w:r>
    </w:p>
    <w:p w:rsidR="00474E25" w:rsidRDefault="00474E25" w:rsidP="00474E25">
      <w:pPr>
        <w:pStyle w:val="NoSpacing"/>
      </w:pPr>
    </w:p>
    <w:p w:rsidR="00474E25" w:rsidRDefault="00474E25" w:rsidP="00474E25">
      <w:pPr>
        <w:pStyle w:val="NoSpacing"/>
      </w:pPr>
    </w:p>
    <w:p w:rsidR="00474E25" w:rsidRDefault="00474E25" w:rsidP="00474E25">
      <w:pPr>
        <w:pStyle w:val="NoSpacing"/>
      </w:pPr>
      <w:r>
        <w:tab/>
        <w:t>1433</w:t>
      </w:r>
      <w:bookmarkStart w:id="0" w:name="_GoBack"/>
      <w:bookmarkEnd w:id="0"/>
      <w:r>
        <w:tab/>
        <w:t>He was elected Prior.</w:t>
      </w:r>
    </w:p>
    <w:p w:rsidR="00474E25" w:rsidRDefault="00474E25" w:rsidP="00474E25">
      <w:pPr>
        <w:pStyle w:val="NoSpacing"/>
      </w:pPr>
      <w:r>
        <w:tab/>
      </w:r>
      <w:r>
        <w:tab/>
        <w:t>(“Victoria County History of Berkshire” vol.II pp.82-5)</w:t>
      </w:r>
    </w:p>
    <w:p w:rsidR="00474E25" w:rsidRDefault="00474E25" w:rsidP="00474E25">
      <w:pPr>
        <w:pStyle w:val="NoSpacing"/>
      </w:pPr>
    </w:p>
    <w:p w:rsidR="00474E25" w:rsidRDefault="00474E25" w:rsidP="00474E25">
      <w:pPr>
        <w:pStyle w:val="NoSpacing"/>
      </w:pPr>
    </w:p>
    <w:p w:rsidR="006B2F86" w:rsidRPr="00474E25" w:rsidRDefault="00474E25" w:rsidP="00474E25">
      <w:pPr>
        <w:pStyle w:val="NoSpacing"/>
      </w:pPr>
      <w:r>
        <w:t>4 February 2017</w:t>
      </w:r>
    </w:p>
    <w:sectPr w:rsidR="006B2F86" w:rsidRPr="00474E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E25" w:rsidRDefault="00474E25" w:rsidP="00E71FC3">
      <w:pPr>
        <w:spacing w:after="0" w:line="240" w:lineRule="auto"/>
      </w:pPr>
      <w:r>
        <w:separator/>
      </w:r>
    </w:p>
  </w:endnote>
  <w:endnote w:type="continuationSeparator" w:id="0">
    <w:p w:rsidR="00474E25" w:rsidRDefault="00474E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E25" w:rsidRDefault="00474E25" w:rsidP="00E71FC3">
      <w:pPr>
        <w:spacing w:after="0" w:line="240" w:lineRule="auto"/>
      </w:pPr>
      <w:r>
        <w:separator/>
      </w:r>
    </w:p>
  </w:footnote>
  <w:footnote w:type="continuationSeparator" w:id="0">
    <w:p w:rsidR="00474E25" w:rsidRDefault="00474E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25"/>
    <w:rsid w:val="001A7C09"/>
    <w:rsid w:val="00474E2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39B53"/>
  <w15:chartTrackingRefBased/>
  <w15:docId w15:val="{3496AE5F-2472-47D6-9D7F-7DD53FBB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2017-02-04T21:16:00Z</dcterms:created>
  <dcterms:modified xsi:type="dcterms:W3CDTF">2017-02-04T21:17:00Z</dcterms:modified>
</cp:coreProperties>
</file>